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2452" w14:textId="1E42F623" w:rsidR="00AC2BFC" w:rsidRDefault="00AC2BFC" w:rsidP="007722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BASSET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fl.1429)</w:t>
      </w:r>
    </w:p>
    <w:p w14:paraId="5B7902A3" w14:textId="44E6134E" w:rsidR="00AC2BFC" w:rsidRDefault="00AC2BFC" w:rsidP="007722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Guildford, Surrey, and Westham, Kent.</w:t>
      </w:r>
    </w:p>
    <w:p w14:paraId="37653132" w14:textId="77777777" w:rsidR="00AC2BFC" w:rsidRDefault="00AC2BFC" w:rsidP="00772265">
      <w:pPr>
        <w:pStyle w:val="NoSpacing"/>
        <w:rPr>
          <w:rFonts w:cs="Times New Roman"/>
          <w:szCs w:val="24"/>
        </w:rPr>
      </w:pPr>
    </w:p>
    <w:p w14:paraId="37ABB9D9" w14:textId="77777777" w:rsidR="00AC2BFC" w:rsidRDefault="00AC2BFC" w:rsidP="00772265">
      <w:pPr>
        <w:pStyle w:val="NoSpacing"/>
        <w:rPr>
          <w:rFonts w:cs="Times New Roman"/>
          <w:szCs w:val="24"/>
        </w:rPr>
      </w:pPr>
    </w:p>
    <w:p w14:paraId="1A3C3873" w14:textId="77777777" w:rsidR="00AC2BFC" w:rsidRDefault="00AC2BFC" w:rsidP="00AC2B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made his Will.</w:t>
      </w:r>
    </w:p>
    <w:p w14:paraId="134E6441" w14:textId="1E0DA76F" w:rsidR="00AC2BFC" w:rsidRDefault="00AC2BFC" w:rsidP="00AC2BFC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p.5</w:t>
      </w:r>
      <w:r>
        <w:rPr>
          <w:rFonts w:cs="Times New Roman"/>
          <w:szCs w:val="24"/>
        </w:rPr>
        <w:t>9</w:t>
      </w:r>
      <w:r>
        <w:rPr>
          <w:rFonts w:cs="Times New Roman"/>
          <w:szCs w:val="24"/>
        </w:rPr>
        <w:t>)</w:t>
      </w:r>
    </w:p>
    <w:p w14:paraId="4168C83C" w14:textId="77777777" w:rsidR="00AC2BFC" w:rsidRDefault="00AC2BFC" w:rsidP="00AC2BFC">
      <w:pPr>
        <w:pStyle w:val="NoSpacing"/>
        <w:rPr>
          <w:rFonts w:cs="Times New Roman"/>
          <w:szCs w:val="24"/>
        </w:rPr>
      </w:pPr>
    </w:p>
    <w:p w14:paraId="6BD68F98" w14:textId="77777777" w:rsidR="00AC2BFC" w:rsidRDefault="00AC2BFC" w:rsidP="00AC2BFC">
      <w:pPr>
        <w:pStyle w:val="NoSpacing"/>
        <w:rPr>
          <w:rFonts w:cs="Times New Roman"/>
          <w:szCs w:val="24"/>
        </w:rPr>
      </w:pPr>
    </w:p>
    <w:p w14:paraId="214FA658" w14:textId="77777777" w:rsidR="00AC2BFC" w:rsidRDefault="00AC2BFC" w:rsidP="00AC2B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2023</w:t>
      </w:r>
    </w:p>
    <w:p w14:paraId="3ABA0243" w14:textId="07AD35A5" w:rsidR="00AC2BFC" w:rsidRPr="00AC2BFC" w:rsidRDefault="00AC2BFC" w:rsidP="00772265">
      <w:pPr>
        <w:pStyle w:val="NoSpacing"/>
        <w:rPr>
          <w:rFonts w:cs="Times New Roman"/>
          <w:szCs w:val="24"/>
        </w:rPr>
      </w:pPr>
    </w:p>
    <w:p w14:paraId="6C4F8CA3" w14:textId="5D5FA7BD" w:rsidR="00772265" w:rsidRPr="00772265" w:rsidRDefault="00772265" w:rsidP="009139A6">
      <w:pPr>
        <w:pStyle w:val="NoSpacing"/>
        <w:rPr>
          <w:rFonts w:cs="Times New Roman"/>
          <w:szCs w:val="24"/>
        </w:rPr>
      </w:pPr>
    </w:p>
    <w:sectPr w:rsidR="00772265" w:rsidRPr="007722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B6C30" w14:textId="77777777" w:rsidR="00772265" w:rsidRDefault="00772265" w:rsidP="009139A6">
      <w:r>
        <w:separator/>
      </w:r>
    </w:p>
  </w:endnote>
  <w:endnote w:type="continuationSeparator" w:id="0">
    <w:p w14:paraId="27692566" w14:textId="77777777" w:rsidR="00772265" w:rsidRDefault="007722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E7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990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34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DFFCE" w14:textId="77777777" w:rsidR="00772265" w:rsidRDefault="00772265" w:rsidP="009139A6">
      <w:r>
        <w:separator/>
      </w:r>
    </w:p>
  </w:footnote>
  <w:footnote w:type="continuationSeparator" w:id="0">
    <w:p w14:paraId="0C9E6C3B" w14:textId="77777777" w:rsidR="00772265" w:rsidRDefault="007722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A1B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C8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367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265"/>
    <w:rsid w:val="000666E0"/>
    <w:rsid w:val="002510B7"/>
    <w:rsid w:val="005C130B"/>
    <w:rsid w:val="00742346"/>
    <w:rsid w:val="00772265"/>
    <w:rsid w:val="00826F5C"/>
    <w:rsid w:val="009139A6"/>
    <w:rsid w:val="009448BB"/>
    <w:rsid w:val="00947624"/>
    <w:rsid w:val="00A3176C"/>
    <w:rsid w:val="00AC2BFC"/>
    <w:rsid w:val="00AE65F8"/>
    <w:rsid w:val="00B5626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38171"/>
  <w15:chartTrackingRefBased/>
  <w15:docId w15:val="{03498F11-BD03-43BC-A5DF-B721F02A8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56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2023-05-25T14:46:00Z</dcterms:created>
  <dcterms:modified xsi:type="dcterms:W3CDTF">2023-05-25T15:52:00Z</dcterms:modified>
</cp:coreProperties>
</file>